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ook w:val="0000" w:firstRow="0" w:lastRow="0" w:firstColumn="0" w:lastColumn="0" w:noHBand="0" w:noVBand="0"/>
      </w:tblPr>
      <w:tblGrid>
        <w:gridCol w:w="1884"/>
        <w:gridCol w:w="8095"/>
      </w:tblGrid>
      <w:tr w:rsidR="00005339" w14:paraId="447002B4" w14:textId="77777777">
        <w:tc>
          <w:tcPr>
            <w:tcW w:w="1908" w:type="dxa"/>
          </w:tcPr>
          <w:p w14:paraId="30E942F8" w14:textId="77777777" w:rsidR="00005339" w:rsidRDefault="007250C5">
            <w:pPr>
              <w:spacing w:after="120"/>
            </w:pPr>
            <w:r>
              <w:t>project</w:t>
            </w:r>
          </w:p>
        </w:tc>
        <w:tc>
          <w:tcPr>
            <w:tcW w:w="8287" w:type="dxa"/>
          </w:tcPr>
          <w:p w14:paraId="7FBB0306" w14:textId="45C409A2" w:rsidR="00005339" w:rsidRDefault="00F71992">
            <w:pPr>
              <w:spacing w:after="120"/>
            </w:pPr>
            <w:r>
              <w:t>PHR 130 16/41/04</w:t>
            </w:r>
          </w:p>
        </w:tc>
      </w:tr>
      <w:tr w:rsidR="00005339" w14:paraId="481A37AC" w14:textId="77777777">
        <w:tc>
          <w:tcPr>
            <w:tcW w:w="1908" w:type="dxa"/>
          </w:tcPr>
          <w:p w14:paraId="7928F54F" w14:textId="5AFA7B8D" w:rsidR="00005339" w:rsidRDefault="007250C5">
            <w:pPr>
              <w:spacing w:after="120"/>
            </w:pPr>
            <w:r>
              <w:t xml:space="preserve">project </w:t>
            </w:r>
            <w:r w:rsidR="00AD7CC1">
              <w:t>manager</w:t>
            </w:r>
          </w:p>
        </w:tc>
        <w:tc>
          <w:tcPr>
            <w:tcW w:w="8287" w:type="dxa"/>
          </w:tcPr>
          <w:p w14:paraId="3357BDD4" w14:textId="65271A56" w:rsidR="00005339" w:rsidRDefault="0048612C">
            <w:pPr>
              <w:spacing w:after="120"/>
            </w:pPr>
            <w:r>
              <w:t>Siân</w:t>
            </w:r>
          </w:p>
        </w:tc>
      </w:tr>
      <w:tr w:rsidR="00005339" w14:paraId="7BF10F14" w14:textId="77777777">
        <w:tc>
          <w:tcPr>
            <w:tcW w:w="1908" w:type="dxa"/>
          </w:tcPr>
          <w:p w14:paraId="30D68A2B" w14:textId="77777777" w:rsidR="00005339" w:rsidRDefault="007250C5">
            <w:pPr>
              <w:spacing w:after="120"/>
            </w:pPr>
            <w:r>
              <w:t>date brief created</w:t>
            </w:r>
          </w:p>
        </w:tc>
        <w:tc>
          <w:tcPr>
            <w:tcW w:w="8287" w:type="dxa"/>
          </w:tcPr>
          <w:p w14:paraId="317F4E71" w14:textId="39E053FE" w:rsidR="00005339" w:rsidRDefault="00F71992">
            <w:pPr>
              <w:spacing w:after="120"/>
            </w:pPr>
            <w:r>
              <w:t>29 July 2022</w:t>
            </w:r>
          </w:p>
        </w:tc>
      </w:tr>
      <w:tr w:rsidR="00005339" w14:paraId="5CE3FA14" w14:textId="77777777">
        <w:tc>
          <w:tcPr>
            <w:tcW w:w="1908" w:type="dxa"/>
          </w:tcPr>
          <w:p w14:paraId="4DBACE3D" w14:textId="77777777" w:rsidR="00005339" w:rsidRDefault="007250C5">
            <w:pPr>
              <w:spacing w:after="120"/>
            </w:pPr>
            <w:r>
              <w:t>guide time</w:t>
            </w:r>
          </w:p>
        </w:tc>
        <w:tc>
          <w:tcPr>
            <w:tcW w:w="8287" w:type="dxa"/>
          </w:tcPr>
          <w:p w14:paraId="1286EAA2" w14:textId="32BCBF00" w:rsidR="00005339" w:rsidRDefault="00F71992">
            <w:pPr>
              <w:spacing w:after="120"/>
            </w:pPr>
            <w:r>
              <w:t>30 hours</w:t>
            </w:r>
          </w:p>
        </w:tc>
      </w:tr>
    </w:tbl>
    <w:p w14:paraId="6D3FD74C" w14:textId="77777777" w:rsidR="00005339" w:rsidRDefault="00005339">
      <w:pPr>
        <w:pStyle w:val="Heading2"/>
      </w:pPr>
    </w:p>
    <w:p w14:paraId="638943D3" w14:textId="77777777" w:rsidR="006D4EDE" w:rsidRDefault="006D4EDE" w:rsidP="006D4EDE"/>
    <w:p w14:paraId="27B9BAC8" w14:textId="45337E83" w:rsidR="006D4EDE" w:rsidRPr="006D4EDE" w:rsidRDefault="006D4EDE" w:rsidP="006D4EDE">
      <w:pPr>
        <w:sectPr w:rsidR="006D4EDE" w:rsidRPr="006D4EDE" w:rsidSect="00324FBB">
          <w:headerReference w:type="default" r:id="rId7"/>
          <w:footerReference w:type="default" r:id="rId8"/>
          <w:type w:val="continuous"/>
          <w:pgSz w:w="11899" w:h="16838"/>
          <w:pgMar w:top="1200" w:right="960" w:bottom="1200" w:left="960" w:header="708" w:footer="708" w:gutter="0"/>
          <w:cols w:space="720"/>
        </w:sectPr>
      </w:pPr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59"/>
        <w:gridCol w:w="1701"/>
      </w:tblGrid>
      <w:tr w:rsidR="00C54951" w14:paraId="3AE93F23" w14:textId="77777777" w:rsidTr="00EE7FB0">
        <w:tc>
          <w:tcPr>
            <w:tcW w:w="8359" w:type="dxa"/>
            <w:vAlign w:val="center"/>
          </w:tcPr>
          <w:p w14:paraId="48A49F78" w14:textId="77777777" w:rsidR="00C54951" w:rsidRDefault="00C54951" w:rsidP="005417BB"/>
        </w:tc>
        <w:tc>
          <w:tcPr>
            <w:tcW w:w="1701" w:type="dxa"/>
            <w:vAlign w:val="center"/>
          </w:tcPr>
          <w:p w14:paraId="6E868D57" w14:textId="387BBB7D" w:rsidR="00C54951" w:rsidRPr="00D13799" w:rsidRDefault="00C54951" w:rsidP="005417BB">
            <w:r w:rsidRPr="00D13799">
              <w:t>Y/N</w:t>
            </w:r>
          </w:p>
        </w:tc>
      </w:tr>
      <w:tr w:rsidR="006D4EDE" w14:paraId="17C75AAC" w14:textId="77777777" w:rsidTr="00EE7FB0">
        <w:tc>
          <w:tcPr>
            <w:tcW w:w="8359" w:type="dxa"/>
            <w:vAlign w:val="center"/>
          </w:tcPr>
          <w:p w14:paraId="571ED14A" w14:textId="6D90AF09" w:rsidR="00997F2B" w:rsidRPr="00695C37" w:rsidRDefault="00997F2B" w:rsidP="005417BB">
            <w:r>
              <w:t>Headline and keywords provided</w:t>
            </w:r>
          </w:p>
        </w:tc>
        <w:tc>
          <w:tcPr>
            <w:tcW w:w="1701" w:type="dxa"/>
            <w:vAlign w:val="center"/>
          </w:tcPr>
          <w:p w14:paraId="544FE314" w14:textId="7DD48A04" w:rsidR="00997F2B" w:rsidRDefault="00997F2B" w:rsidP="005417BB"/>
        </w:tc>
      </w:tr>
      <w:tr w:rsidR="00997F2B" w14:paraId="7C57B88B" w14:textId="77777777" w:rsidTr="00EE7FB0">
        <w:tc>
          <w:tcPr>
            <w:tcW w:w="8359" w:type="dxa"/>
            <w:vAlign w:val="center"/>
          </w:tcPr>
          <w:p w14:paraId="5D34BC65" w14:textId="3117D111" w:rsidR="00997F2B" w:rsidRDefault="00997F2B" w:rsidP="00997F2B">
            <w:r>
              <w:tab/>
              <w:t>Commas changed to semicolons</w:t>
            </w:r>
          </w:p>
        </w:tc>
        <w:tc>
          <w:tcPr>
            <w:tcW w:w="1701" w:type="dxa"/>
            <w:vAlign w:val="center"/>
          </w:tcPr>
          <w:p w14:paraId="4B2C44C9" w14:textId="0DF82684" w:rsidR="00997F2B" w:rsidRPr="001D5EF9" w:rsidRDefault="00F71992" w:rsidP="005417BB">
            <w:pPr>
              <w:rPr>
                <w:rFonts w:ascii="MS Gothic" w:eastAsia="MS Gothic" w:hAnsi="MS Gothic"/>
                <w:color w:val="000000"/>
              </w:rPr>
            </w:pPr>
            <w:r>
              <w:rPr>
                <w:rFonts w:ascii="MS Gothic" w:eastAsia="MS Gothic" w:hAnsi="MS Gothic"/>
                <w:color w:val="000000"/>
              </w:rPr>
              <w:t>Y</w:t>
            </w:r>
          </w:p>
        </w:tc>
      </w:tr>
      <w:tr w:rsidR="00997F2B" w14:paraId="1A701F74" w14:textId="77777777" w:rsidTr="00EE7FB0">
        <w:tc>
          <w:tcPr>
            <w:tcW w:w="8359" w:type="dxa"/>
            <w:vAlign w:val="center"/>
          </w:tcPr>
          <w:p w14:paraId="7EC94505" w14:textId="7A6E92CC" w:rsidR="00997F2B" w:rsidRDefault="00997F2B" w:rsidP="005417BB">
            <w:r>
              <w:tab/>
              <w:t>Keywords in uppercase</w:t>
            </w:r>
          </w:p>
        </w:tc>
        <w:tc>
          <w:tcPr>
            <w:tcW w:w="1701" w:type="dxa"/>
            <w:vAlign w:val="center"/>
          </w:tcPr>
          <w:p w14:paraId="0A69DDD6" w14:textId="03EA3C52" w:rsidR="00997F2B" w:rsidRPr="001D5EF9" w:rsidRDefault="00F71992" w:rsidP="005417BB">
            <w:pPr>
              <w:rPr>
                <w:rFonts w:ascii="MS Gothic" w:eastAsia="MS Gothic" w:hAnsi="MS Gothic"/>
                <w:color w:val="000000"/>
              </w:rPr>
            </w:pPr>
            <w:r>
              <w:rPr>
                <w:rFonts w:ascii="MS Gothic" w:eastAsia="MS Gothic" w:hAnsi="MS Gothic"/>
                <w:color w:val="000000"/>
              </w:rPr>
              <w:t>Y</w:t>
            </w:r>
          </w:p>
        </w:tc>
      </w:tr>
      <w:tr w:rsidR="00997F2B" w14:paraId="0F7A5B55" w14:textId="77777777" w:rsidTr="00EE7FB0">
        <w:tc>
          <w:tcPr>
            <w:tcW w:w="8359" w:type="dxa"/>
            <w:vAlign w:val="center"/>
          </w:tcPr>
          <w:p w14:paraId="34315155" w14:textId="173734B9" w:rsidR="006D4EDE" w:rsidRDefault="00997F2B" w:rsidP="005417BB">
            <w:r>
              <w:tab/>
              <w:t>Edited for journal style</w:t>
            </w:r>
          </w:p>
        </w:tc>
        <w:tc>
          <w:tcPr>
            <w:tcW w:w="1701" w:type="dxa"/>
            <w:vAlign w:val="center"/>
          </w:tcPr>
          <w:p w14:paraId="6309F149" w14:textId="4C18C944" w:rsidR="00997F2B" w:rsidRPr="001D5EF9" w:rsidRDefault="00F71992" w:rsidP="005417BB">
            <w:pPr>
              <w:rPr>
                <w:rFonts w:ascii="MS Gothic" w:eastAsia="MS Gothic" w:hAnsi="MS Gothic"/>
                <w:color w:val="000000"/>
              </w:rPr>
            </w:pPr>
            <w:r>
              <w:rPr>
                <w:rFonts w:ascii="MS Gothic" w:eastAsia="MS Gothic" w:hAnsi="MS Gothic"/>
                <w:color w:val="000000"/>
              </w:rPr>
              <w:t>Y</w:t>
            </w:r>
          </w:p>
        </w:tc>
      </w:tr>
      <w:tr w:rsidR="006D4EDE" w14:paraId="4306ACD9" w14:textId="77777777" w:rsidTr="00EE7FB0">
        <w:tc>
          <w:tcPr>
            <w:tcW w:w="8359" w:type="dxa"/>
            <w:vAlign w:val="center"/>
          </w:tcPr>
          <w:p w14:paraId="022D793E" w14:textId="52C06EFF" w:rsidR="006D4EDE" w:rsidRDefault="006D4EDE" w:rsidP="005417BB">
            <w:r>
              <w:tab/>
              <w:t>Headline updated to NIHR-approved version</w:t>
            </w:r>
          </w:p>
        </w:tc>
        <w:tc>
          <w:tcPr>
            <w:tcW w:w="1701" w:type="dxa"/>
            <w:vAlign w:val="center"/>
          </w:tcPr>
          <w:p w14:paraId="2590E750" w14:textId="42F24A01" w:rsidR="006D4EDE" w:rsidRPr="001D5EF9" w:rsidRDefault="00F71992" w:rsidP="005417BB">
            <w:pPr>
              <w:rPr>
                <w:rFonts w:ascii="MS Gothic" w:eastAsia="MS Gothic" w:hAnsi="MS Gothic"/>
                <w:color w:val="000000"/>
              </w:rPr>
            </w:pPr>
            <w:r>
              <w:rPr>
                <w:rFonts w:ascii="MS Gothic" w:eastAsia="MS Gothic" w:hAnsi="MS Gothic"/>
                <w:color w:val="000000"/>
              </w:rPr>
              <w:t>N/A</w:t>
            </w:r>
          </w:p>
        </w:tc>
      </w:tr>
      <w:tr w:rsidR="006D4EDE" w14:paraId="1C8A236F" w14:textId="77777777" w:rsidTr="00EE7FB0">
        <w:tc>
          <w:tcPr>
            <w:tcW w:w="8359" w:type="dxa"/>
            <w:vAlign w:val="center"/>
          </w:tcPr>
          <w:p w14:paraId="50EDA161" w14:textId="77777777" w:rsidR="006D4EDE" w:rsidRDefault="006D4EDE" w:rsidP="005417BB"/>
        </w:tc>
        <w:tc>
          <w:tcPr>
            <w:tcW w:w="1701" w:type="dxa"/>
            <w:vAlign w:val="center"/>
          </w:tcPr>
          <w:p w14:paraId="4754D55D" w14:textId="77777777" w:rsidR="006D4EDE" w:rsidRPr="001D5EF9" w:rsidRDefault="006D4EDE" w:rsidP="005417BB">
            <w:pPr>
              <w:rPr>
                <w:rFonts w:ascii="MS Gothic" w:eastAsia="MS Gothic" w:hAnsi="MS Gothic"/>
                <w:color w:val="000000"/>
              </w:rPr>
            </w:pPr>
          </w:p>
        </w:tc>
      </w:tr>
      <w:tr w:rsidR="00997F2B" w14:paraId="437A3F38" w14:textId="77777777" w:rsidTr="00EE7FB0">
        <w:tc>
          <w:tcPr>
            <w:tcW w:w="8359" w:type="dxa"/>
            <w:vAlign w:val="center"/>
          </w:tcPr>
          <w:p w14:paraId="37716B25" w14:textId="7221E7EE" w:rsidR="00997F2B" w:rsidRDefault="00C54951" w:rsidP="005417BB">
            <w:r>
              <w:t>NIHR title sup</w:t>
            </w:r>
            <w:r w:rsidR="006D4EDE">
              <w:t>p</w:t>
            </w:r>
            <w:r>
              <w:t>lied and added to file</w:t>
            </w:r>
          </w:p>
        </w:tc>
        <w:tc>
          <w:tcPr>
            <w:tcW w:w="1701" w:type="dxa"/>
            <w:vAlign w:val="center"/>
          </w:tcPr>
          <w:p w14:paraId="15283B5E" w14:textId="01664018" w:rsidR="00997F2B" w:rsidRPr="001D5EF9" w:rsidRDefault="00F71992" w:rsidP="005417BB">
            <w:pPr>
              <w:rPr>
                <w:rFonts w:ascii="MS Gothic" w:eastAsia="MS Gothic" w:hAnsi="MS Gothic"/>
                <w:color w:val="000000"/>
              </w:rPr>
            </w:pPr>
            <w:r>
              <w:rPr>
                <w:rFonts w:ascii="MS Gothic" w:eastAsia="MS Gothic" w:hAnsi="MS Gothic"/>
                <w:color w:val="000000"/>
              </w:rPr>
              <w:t>Y</w:t>
            </w:r>
          </w:p>
        </w:tc>
      </w:tr>
      <w:tr w:rsidR="00997F2B" w14:paraId="16FEE0F9" w14:textId="77777777" w:rsidTr="00EE7FB0">
        <w:tc>
          <w:tcPr>
            <w:tcW w:w="8359" w:type="dxa"/>
            <w:vAlign w:val="center"/>
          </w:tcPr>
          <w:p w14:paraId="71E8E891" w14:textId="77777777" w:rsidR="00997F2B" w:rsidRDefault="00997F2B" w:rsidP="005417BB"/>
        </w:tc>
        <w:tc>
          <w:tcPr>
            <w:tcW w:w="1701" w:type="dxa"/>
            <w:vAlign w:val="center"/>
          </w:tcPr>
          <w:p w14:paraId="0F2EF1CC" w14:textId="77777777" w:rsidR="00997F2B" w:rsidRPr="001D5EF9" w:rsidRDefault="00997F2B" w:rsidP="005417BB">
            <w:pPr>
              <w:rPr>
                <w:rFonts w:ascii="MS Gothic" w:eastAsia="MS Gothic" w:hAnsi="MS Gothic"/>
                <w:color w:val="000000"/>
              </w:rPr>
            </w:pPr>
          </w:p>
        </w:tc>
      </w:tr>
    </w:tbl>
    <w:p w14:paraId="4889C068" w14:textId="77777777" w:rsidR="00A7342D" w:rsidRDefault="00A7342D">
      <w:pPr>
        <w:pStyle w:val="Heading2"/>
      </w:pPr>
    </w:p>
    <w:p w14:paraId="1B3F40D5" w14:textId="2F681F69" w:rsidR="00005339" w:rsidRDefault="00A7342D">
      <w:pPr>
        <w:pStyle w:val="Heading2"/>
      </w:pPr>
      <w:r>
        <w:t>S</w:t>
      </w:r>
      <w:r w:rsidR="007250C5">
        <w:t>pecial instructions</w:t>
      </w:r>
    </w:p>
    <w:p w14:paraId="72A053A1" w14:textId="065F3EE4" w:rsidR="00156E60" w:rsidRDefault="00F71992">
      <w:r>
        <w:t>References will need renumbering as a new reference was added during preparation.</w:t>
      </w:r>
    </w:p>
    <w:p w14:paraId="220CE584" w14:textId="77777777" w:rsidR="00F71992" w:rsidRDefault="00F71992" w:rsidP="00F71992"/>
    <w:p w14:paraId="4B193F38" w14:textId="678986FF" w:rsidR="00F71992" w:rsidRPr="00F71992" w:rsidRDefault="00F71992" w:rsidP="00F71992">
      <w:r w:rsidRPr="00F71992">
        <w:t xml:space="preserve">Approved data-sharing statement: Requests for access to data from the study should be addressed to the corresponding author at ce95@le.ac.uk. The study protocol has been published. </w:t>
      </w:r>
      <w:proofErr w:type="gramStart"/>
      <w:r w:rsidRPr="00F71992">
        <w:t>All  proposals</w:t>
      </w:r>
      <w:proofErr w:type="gramEnd"/>
      <w:r w:rsidRPr="00F71992">
        <w:t xml:space="preserve"> requesting data access will need to specify how it is planned to use the data, and all proposals will need approval of the trial co-investigator team before data release.</w:t>
      </w:r>
    </w:p>
    <w:p w14:paraId="47D58A74" w14:textId="77777777" w:rsidR="00F71992" w:rsidRDefault="00F71992"/>
    <w:sectPr w:rsidR="00F71992">
      <w:headerReference w:type="default" r:id="rId9"/>
      <w:footerReference w:type="default" r:id="rId10"/>
      <w:type w:val="continuous"/>
      <w:pgSz w:w="11899" w:h="16838"/>
      <w:pgMar w:top="1200" w:right="960" w:bottom="1200" w:left="96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7EE6E7" w14:textId="77777777" w:rsidR="00164752" w:rsidRDefault="00164752">
      <w:r>
        <w:separator/>
      </w:r>
    </w:p>
  </w:endnote>
  <w:endnote w:type="continuationSeparator" w:id="0">
    <w:p w14:paraId="6EA2284A" w14:textId="77777777" w:rsidR="00164752" w:rsidRDefault="001647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C2342D" w14:textId="77777777" w:rsidR="00005339" w:rsidRDefault="007250C5">
    <w:pPr>
      <w:pStyle w:val="Footer"/>
      <w:rPr>
        <w:sz w:val="18"/>
      </w:rPr>
    </w:pPr>
    <w:r>
      <w:rPr>
        <w:sz w:val="18"/>
      </w:rPr>
      <w:t>prepress projects ltd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F631D4" w14:textId="77777777" w:rsidR="00005339" w:rsidRDefault="007250C5">
    <w:pPr>
      <w:pStyle w:val="Footer"/>
      <w:rPr>
        <w:sz w:val="18"/>
      </w:rPr>
    </w:pPr>
    <w:r>
      <w:rPr>
        <w:sz w:val="18"/>
      </w:rPr>
      <w:t>prepress projects ltd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7B6CFD" w14:textId="77777777" w:rsidR="00164752" w:rsidRDefault="00164752">
      <w:r>
        <w:separator/>
      </w:r>
    </w:p>
  </w:footnote>
  <w:footnote w:type="continuationSeparator" w:id="0">
    <w:p w14:paraId="66FF5C9E" w14:textId="77777777" w:rsidR="00164752" w:rsidRDefault="001647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2666AA" w14:textId="274FFAB6" w:rsidR="00005339" w:rsidRDefault="007250C5">
    <w:pPr>
      <w:rPr>
        <w:b/>
        <w:color w:val="003366"/>
        <w:sz w:val="32"/>
      </w:rPr>
    </w:pPr>
    <w:r>
      <w:rPr>
        <w:b/>
        <w:color w:val="003366"/>
        <w:sz w:val="32"/>
      </w:rPr>
      <w:t>copy-editing brief</w:t>
    </w:r>
  </w:p>
  <w:p w14:paraId="4251EB10" w14:textId="77777777" w:rsidR="00324FBB" w:rsidRDefault="00324FBB">
    <w:pPr>
      <w:rPr>
        <w:b/>
        <w:color w:val="003366"/>
        <w:sz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94B614" w14:textId="77777777" w:rsidR="00005339" w:rsidRDefault="007250C5">
    <w:pPr>
      <w:rPr>
        <w:b/>
        <w:color w:val="003366"/>
        <w:sz w:val="32"/>
      </w:rPr>
    </w:pPr>
    <w:r>
      <w:rPr>
        <w:b/>
        <w:color w:val="003366"/>
        <w:sz w:val="32"/>
      </w:rPr>
      <w:t>copy-editing brief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hybridMultilevel"/>
    <w:tmpl w:val="FFFFFFFF"/>
    <w:lvl w:ilvl="0" w:tplc="00000001">
      <w:start w:val="1"/>
      <w:numFmt w:val="bullet"/>
      <w:lvlText w:val="◦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4E903550"/>
    <w:multiLevelType w:val="hybridMultilevel"/>
    <w:tmpl w:val="E75A2D20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841964511">
    <w:abstractNumId w:val="1"/>
  </w:num>
  <w:num w:numId="2" w16cid:durableId="89655350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attachedTemplate r:id="rId1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50C5"/>
    <w:rsid w:val="00005339"/>
    <w:rsid w:val="000F0447"/>
    <w:rsid w:val="00156E60"/>
    <w:rsid w:val="00164752"/>
    <w:rsid w:val="00324FBB"/>
    <w:rsid w:val="003D6837"/>
    <w:rsid w:val="0048612C"/>
    <w:rsid w:val="006D4EDE"/>
    <w:rsid w:val="007250C5"/>
    <w:rsid w:val="00753892"/>
    <w:rsid w:val="008F5948"/>
    <w:rsid w:val="00997F2B"/>
    <w:rsid w:val="00A7342D"/>
    <w:rsid w:val="00AD7CC1"/>
    <w:rsid w:val="00C30A6B"/>
    <w:rsid w:val="00C54951"/>
    <w:rsid w:val="00D13799"/>
    <w:rsid w:val="00EA0027"/>
    <w:rsid w:val="00EB051F"/>
    <w:rsid w:val="00EE7FB0"/>
    <w:rsid w:val="00F719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4EEC5356"/>
  <w14:defaultImageDpi w14:val="300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Helvetica" w:hAnsi="Helvetica"/>
    </w:rPr>
  </w:style>
  <w:style w:type="paragraph" w:styleId="Heading2">
    <w:name w:val="heading 2"/>
    <w:basedOn w:val="Normal"/>
    <w:next w:val="Normal"/>
    <w:qFormat/>
    <w:pPr>
      <w:keepNext/>
      <w:tabs>
        <w:tab w:val="left" w:pos="360"/>
        <w:tab w:val="left" w:pos="1920"/>
        <w:tab w:val="left" w:pos="2280"/>
        <w:tab w:val="left" w:pos="3600"/>
        <w:tab w:val="left" w:pos="3960"/>
      </w:tabs>
      <w:spacing w:before="240" w:after="60"/>
      <w:outlineLvl w:val="1"/>
    </w:pPr>
    <w:rPr>
      <w:b/>
      <w:i/>
      <w:color w:val="003366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customStyle="1" w:styleId="checklistentry">
    <w:name w:val="checklist entry"/>
    <w:basedOn w:val="Normal"/>
    <w:pPr>
      <w:tabs>
        <w:tab w:val="left" w:pos="360"/>
        <w:tab w:val="left" w:pos="1920"/>
        <w:tab w:val="left" w:pos="2280"/>
        <w:tab w:val="left" w:pos="3600"/>
        <w:tab w:val="left" w:pos="3960"/>
        <w:tab w:val="left" w:pos="4800"/>
        <w:tab w:val="left" w:pos="5160"/>
      </w:tabs>
      <w:ind w:left="360" w:hanging="360"/>
    </w:pPr>
  </w:style>
  <w:style w:type="paragraph" w:styleId="ListParagraph">
    <w:name w:val="List Paragraph"/>
    <w:basedOn w:val="Normal"/>
    <w:uiPriority w:val="34"/>
    <w:qFormat/>
    <w:rsid w:val="00997F2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Users/eve/Library/Group%20Containers/UBF8T346G9.Office/User%20Content.localized/Templates.localized/Copy-editing%20brief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Copy-editing brief.dot</Template>
  <TotalTime>8</TotalTime>
  <Pages>1</Pages>
  <Words>119</Words>
  <Characters>681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project</vt:lpstr>
    </vt:vector>
  </TitlesOfParts>
  <Company>Prepress Projects Ltd</Company>
  <LinksUpToDate>false</LinksUpToDate>
  <CharactersWithSpaces>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project</dc:title>
  <dc:subject/>
  <dc:creator>Lucy Harrier</dc:creator>
  <cp:keywords/>
  <cp:lastModifiedBy>Siân Jones</cp:lastModifiedBy>
  <cp:revision>9</cp:revision>
  <cp:lastPrinted>2004-01-07T13:42:00Z</cp:lastPrinted>
  <dcterms:created xsi:type="dcterms:W3CDTF">2019-01-07T17:24:00Z</dcterms:created>
  <dcterms:modified xsi:type="dcterms:W3CDTF">2022-07-29T12:30:00Z</dcterms:modified>
</cp:coreProperties>
</file>